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E62D5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Robert THORN</w:t>
      </w:r>
      <w:r>
        <w:t xml:space="preserve">     (fl.1483)</w:t>
      </w:r>
    </w:p>
    <w:p w14:paraId="4EC273D3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  <w:r>
        <w:t>of Wymondham, Norfolk. Butcher.</w:t>
      </w:r>
    </w:p>
    <w:p w14:paraId="14E23574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</w:p>
    <w:p w14:paraId="452967C6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</w:p>
    <w:p w14:paraId="607EFF74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>John de la Pole, Earl of Lincoln(q.v.), brought a plaint of debt against him.</w:t>
      </w:r>
    </w:p>
    <w:p w14:paraId="031AEDE5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3B251B1F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</w:p>
    <w:p w14:paraId="198E3F32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</w:p>
    <w:p w14:paraId="011B1DDC" w14:textId="77777777" w:rsidR="0091629B" w:rsidRDefault="0091629B" w:rsidP="0091629B">
      <w:pPr>
        <w:pStyle w:val="NoSpacing"/>
        <w:tabs>
          <w:tab w:val="left" w:pos="720"/>
          <w:tab w:val="left" w:pos="1440"/>
        </w:tabs>
      </w:pPr>
      <w:r>
        <w:t>5 December 2019</w:t>
      </w:r>
    </w:p>
    <w:p w14:paraId="2FFABCE1" w14:textId="77777777" w:rsidR="006B2F86" w:rsidRPr="00E71FC3" w:rsidRDefault="009162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22DBD" w14:textId="77777777" w:rsidR="0091629B" w:rsidRDefault="0091629B" w:rsidP="00E71FC3">
      <w:pPr>
        <w:spacing w:after="0" w:line="240" w:lineRule="auto"/>
      </w:pPr>
      <w:r>
        <w:separator/>
      </w:r>
    </w:p>
  </w:endnote>
  <w:endnote w:type="continuationSeparator" w:id="0">
    <w:p w14:paraId="5C451960" w14:textId="77777777" w:rsidR="0091629B" w:rsidRDefault="009162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E98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CCCCB" w14:textId="77777777" w:rsidR="0091629B" w:rsidRDefault="0091629B" w:rsidP="00E71FC3">
      <w:pPr>
        <w:spacing w:after="0" w:line="240" w:lineRule="auto"/>
      </w:pPr>
      <w:r>
        <w:separator/>
      </w:r>
    </w:p>
  </w:footnote>
  <w:footnote w:type="continuationSeparator" w:id="0">
    <w:p w14:paraId="59742291" w14:textId="77777777" w:rsidR="0091629B" w:rsidRDefault="009162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29B"/>
    <w:rsid w:val="001A7C09"/>
    <w:rsid w:val="00577BD5"/>
    <w:rsid w:val="00656CBA"/>
    <w:rsid w:val="006A1F77"/>
    <w:rsid w:val="00733BE7"/>
    <w:rsid w:val="0091629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E0FB6"/>
  <w15:chartTrackingRefBased/>
  <w15:docId w15:val="{E9DE8AF6-421C-4C86-8359-DB1D201C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162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2019-12-19T20:46:00Z</dcterms:created>
  <dcterms:modified xsi:type="dcterms:W3CDTF">2019-12-19T20:48:00Z</dcterms:modified>
</cp:coreProperties>
</file>